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EC0117" w:rsidRPr="00EC0C5E" w:rsidTr="00B337EF">
        <w:tc>
          <w:tcPr>
            <w:tcW w:w="9747" w:type="dxa"/>
          </w:tcPr>
          <w:p w:rsidR="00EC0117" w:rsidRPr="00EC0C5E" w:rsidRDefault="00EC0117" w:rsidP="003A03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C0117" w:rsidRPr="00EC0C5E" w:rsidRDefault="00EC0117" w:rsidP="003A0304">
            <w:pPr>
              <w:snapToGrid w:val="0"/>
              <w:spacing w:after="0" w:line="240" w:lineRule="auto"/>
              <w:ind w:left="-7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C0117" w:rsidRPr="00EC0C5E" w:rsidRDefault="00EC0117" w:rsidP="003A0304">
            <w:pPr>
              <w:spacing w:after="0" w:line="240" w:lineRule="auto"/>
              <w:ind w:left="-7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EC0117" w:rsidRPr="00EC0C5E" w:rsidRDefault="00EC0117" w:rsidP="003A0304">
            <w:pPr>
              <w:spacing w:after="0" w:line="240" w:lineRule="auto"/>
              <w:ind w:left="-7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EC0117" w:rsidRPr="00EC0C5E" w:rsidRDefault="00EC0117" w:rsidP="003A0304">
            <w:pPr>
              <w:spacing w:after="0" w:line="240" w:lineRule="auto"/>
              <w:ind w:left="-7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Pr="0053565E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EC0117" w:rsidRPr="004D794E" w:rsidRDefault="00EC0117" w:rsidP="003A0304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794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25.12.2025 № 117</w:t>
            </w:r>
          </w:p>
          <w:p w:rsidR="00EC0117" w:rsidRDefault="00EC0117" w:rsidP="003A0304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EC0117" w:rsidRPr="003A0304" w:rsidRDefault="00EC0117" w:rsidP="003A0304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4"/>
              </w:rPr>
              <w:t>«</w:t>
            </w:r>
            <w:r w:rsidRPr="003A0304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C0117" w:rsidRPr="003A0304" w:rsidRDefault="00EC0117" w:rsidP="003A0304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0117" w:rsidRPr="003A0304" w:rsidRDefault="00EC0117" w:rsidP="003A0304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EC0117" w:rsidRPr="003A0304" w:rsidRDefault="00EC0117" w:rsidP="003A030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EC0117" w:rsidRPr="003A0304" w:rsidRDefault="00EC0117" w:rsidP="003A030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Глафировского сельского</w:t>
            </w:r>
          </w:p>
          <w:p w:rsidR="00EC0117" w:rsidRPr="003A0304" w:rsidRDefault="00EC0117" w:rsidP="003A030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поселения Щербиновского района</w:t>
            </w:r>
          </w:p>
          <w:p w:rsidR="00EC0117" w:rsidRPr="003A0304" w:rsidRDefault="00EC0117" w:rsidP="003A0304">
            <w:p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от 30.10.2019 № 83</w:t>
            </w:r>
          </w:p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</w:t>
            </w:r>
          </w:p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Глафировского сельского поселения</w:t>
            </w:r>
          </w:p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Щербиновского муниципального</w:t>
            </w:r>
          </w:p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304">
              <w:rPr>
                <w:rFonts w:ascii="Times New Roman" w:hAnsi="Times New Roman"/>
                <w:sz w:val="28"/>
                <w:szCs w:val="28"/>
              </w:rPr>
              <w:t>района Краснодарского края</w:t>
            </w:r>
          </w:p>
          <w:p w:rsidR="00EC0117" w:rsidRPr="003A0304" w:rsidRDefault="00EC0117" w:rsidP="003A0304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25.12.2025 № 117</w:t>
            </w:r>
            <w:r w:rsidRPr="003A030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C0117" w:rsidRPr="00EC0C5E" w:rsidRDefault="00EC0117" w:rsidP="003A03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0117" w:rsidRDefault="00EC0117" w:rsidP="003A030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EC0117" w:rsidRPr="0088300D" w:rsidRDefault="00EC0117" w:rsidP="003A03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EC0117" w:rsidRPr="0088300D" w:rsidRDefault="00EC0117" w:rsidP="003A03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EC0117" w:rsidRPr="0088300D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EC0117" w:rsidRPr="0088300D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EC0117" w:rsidRPr="00823FD6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8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8"/>
        <w:gridCol w:w="1966"/>
        <w:gridCol w:w="984"/>
        <w:gridCol w:w="1028"/>
        <w:gridCol w:w="992"/>
        <w:gridCol w:w="992"/>
        <w:gridCol w:w="993"/>
        <w:gridCol w:w="992"/>
        <w:gridCol w:w="992"/>
        <w:gridCol w:w="992"/>
        <w:gridCol w:w="993"/>
        <w:gridCol w:w="1985"/>
        <w:gridCol w:w="1418"/>
      </w:tblGrid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C0117" w:rsidRPr="00EC0C5E" w:rsidTr="00202D37">
        <w:trPr>
          <w:trHeight w:val="1275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202D37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rHeight w:val="162"/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63" w:right="-8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63" w:right="-8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rHeight w:val="562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63" w:right="-8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C0117" w:rsidRPr="00EC0C5E" w:rsidTr="00202D37">
        <w:trPr>
          <w:trHeight w:val="1380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63" w:right="-8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16408375,58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107" w:hanging="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13" w:right="-109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6653942,75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сельского поселения Щербиновского района</w:t>
            </w:r>
          </w:p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</w:t>
            </w:r>
          </w:p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бюджет</w:t>
            </w:r>
          </w:p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16408375,58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107" w:hanging="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13" w:right="-109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6653942,75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2503329,30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4"/>
              </w:rPr>
              <w:t>547855,32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2503329,30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4"/>
              </w:rPr>
              <w:t>547855,32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rHeight w:val="70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39" w:right="-10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4043427,53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43" w:right="-10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47" w:right="-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51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59" w:right="-8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63" w:right="-8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right="-78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4"/>
              </w:rPr>
              <w:t>1896355,68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сельского поселения Щербиновского района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39" w:right="-107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4043427,53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43" w:right="-10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47" w:right="-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51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59" w:right="-8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63" w:right="-8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right="-78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4"/>
              </w:rPr>
              <w:t>1896355,68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1133192,48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106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74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51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78" w:right="-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contextualSpacing/>
              <w:jc w:val="center"/>
              <w:rPr>
                <w:rFonts w:ascii="Times New Roman" w:hAnsi="Times New Roman"/>
                <w:color w:val="EE0000"/>
                <w:sz w:val="20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4"/>
              </w:rPr>
              <w:t>201938,00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1133192,48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106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74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51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59" w:right="-8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A0304">
              <w:rPr>
                <w:rFonts w:ascii="Times New Roman" w:hAnsi="Times New Roman"/>
                <w:sz w:val="20"/>
                <w:szCs w:val="24"/>
              </w:rPr>
              <w:t>201938,00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106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74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76" w:hanging="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общественной территории в селе Глафировка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рамках реализации государственной программы Краснодарского края «Региональная политика и развитие гражданского общества»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106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74"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right="-76" w:hanging="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EC0117" w:rsidRPr="00EC0C5E" w:rsidTr="00202D37">
        <w:trPr>
          <w:trHeight w:val="431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59" w:right="-8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C0117" w:rsidRPr="00EC0C5E" w:rsidTr="00202D37">
        <w:trPr>
          <w:trHeight w:val="2535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74" w:right="-111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ind w:left="-59" w:right="-8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rHeight w:val="334"/>
          <w:tblCellSpacing w:w="5" w:type="nil"/>
        </w:trPr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EC0117" w:rsidRPr="00EC0C5E" w:rsidTr="00202D37">
        <w:trPr>
          <w:trHeight w:val="694"/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C0117" w:rsidRPr="00EC0C5E" w:rsidTr="00202D37">
        <w:trPr>
          <w:trHeight w:val="1838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4041D0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17769316,21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107" w:hanging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7639207,06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117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17769316,21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right="-107" w:hanging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3A0304" w:rsidRDefault="00EC0117" w:rsidP="003A0304">
            <w:pPr>
              <w:spacing w:after="0" w:line="240" w:lineRule="auto"/>
              <w:ind w:left="-108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04">
              <w:rPr>
                <w:rFonts w:ascii="Times New Roman" w:hAnsi="Times New Roman"/>
                <w:sz w:val="20"/>
                <w:szCs w:val="20"/>
              </w:rPr>
              <w:t>7639207,06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0117" w:rsidRPr="008D02E0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17" w:rsidRPr="00EC0C5E" w:rsidRDefault="00EC0117" w:rsidP="003A0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0117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EC0117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EC0117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EC0117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EC0117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EC0117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EC0117" w:rsidRPr="004F6CD4" w:rsidRDefault="00EC0117" w:rsidP="003A03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3565E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А.В. Тищенко</w:t>
      </w:r>
    </w:p>
    <w:sectPr w:rsidR="00EC0117" w:rsidRPr="004F6CD4" w:rsidSect="008D02E0">
      <w:headerReference w:type="even" r:id="rId6"/>
      <w:headerReference w:type="default" r:id="rId7"/>
      <w:pgSz w:w="16838" w:h="11906" w:orient="landscape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17" w:rsidRDefault="00EC0117" w:rsidP="00FD7872">
      <w:pPr>
        <w:spacing w:after="0" w:line="240" w:lineRule="auto"/>
      </w:pPr>
      <w:r>
        <w:separator/>
      </w:r>
    </w:p>
  </w:endnote>
  <w:endnote w:type="continuationSeparator" w:id="0">
    <w:p w:rsidR="00EC0117" w:rsidRDefault="00EC0117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17" w:rsidRDefault="00EC0117" w:rsidP="00FD7872">
      <w:pPr>
        <w:spacing w:after="0" w:line="240" w:lineRule="auto"/>
      </w:pPr>
      <w:r>
        <w:separator/>
      </w:r>
    </w:p>
  </w:footnote>
  <w:footnote w:type="continuationSeparator" w:id="0">
    <w:p w:rsidR="00EC0117" w:rsidRDefault="00EC0117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17" w:rsidRDefault="00EC011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0117" w:rsidRDefault="00EC01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17" w:rsidRDefault="00EC011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EC0117" w:rsidRDefault="00EC01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076A3F"/>
    <w:rsid w:val="000944F9"/>
    <w:rsid w:val="000D6500"/>
    <w:rsid w:val="000E0488"/>
    <w:rsid w:val="00130602"/>
    <w:rsid w:val="001400BE"/>
    <w:rsid w:val="00141638"/>
    <w:rsid w:val="001F4950"/>
    <w:rsid w:val="00202D37"/>
    <w:rsid w:val="00220C75"/>
    <w:rsid w:val="002C2593"/>
    <w:rsid w:val="002C5A44"/>
    <w:rsid w:val="00330AE7"/>
    <w:rsid w:val="00357F56"/>
    <w:rsid w:val="003A0304"/>
    <w:rsid w:val="003C1E9D"/>
    <w:rsid w:val="003C5467"/>
    <w:rsid w:val="003E0C72"/>
    <w:rsid w:val="004005AA"/>
    <w:rsid w:val="004041D0"/>
    <w:rsid w:val="004261F8"/>
    <w:rsid w:val="00431C0D"/>
    <w:rsid w:val="0047064D"/>
    <w:rsid w:val="00477B6B"/>
    <w:rsid w:val="004A1C7F"/>
    <w:rsid w:val="004B2BB5"/>
    <w:rsid w:val="004D794E"/>
    <w:rsid w:val="004F6CD4"/>
    <w:rsid w:val="0053565E"/>
    <w:rsid w:val="005553ED"/>
    <w:rsid w:val="005740E2"/>
    <w:rsid w:val="005B601B"/>
    <w:rsid w:val="005C1181"/>
    <w:rsid w:val="005E400B"/>
    <w:rsid w:val="005F2116"/>
    <w:rsid w:val="005F4DD4"/>
    <w:rsid w:val="00632E9F"/>
    <w:rsid w:val="006920C6"/>
    <w:rsid w:val="006A0681"/>
    <w:rsid w:val="006D5CE3"/>
    <w:rsid w:val="006E3BDE"/>
    <w:rsid w:val="007957A1"/>
    <w:rsid w:val="007A362F"/>
    <w:rsid w:val="007A6967"/>
    <w:rsid w:val="007F0F79"/>
    <w:rsid w:val="00823FD6"/>
    <w:rsid w:val="00830CA8"/>
    <w:rsid w:val="008506AC"/>
    <w:rsid w:val="0087046B"/>
    <w:rsid w:val="00870D2B"/>
    <w:rsid w:val="0088300D"/>
    <w:rsid w:val="00895FAC"/>
    <w:rsid w:val="008D02E0"/>
    <w:rsid w:val="00901750"/>
    <w:rsid w:val="00935992"/>
    <w:rsid w:val="009764C6"/>
    <w:rsid w:val="009B3A99"/>
    <w:rsid w:val="009C0A0F"/>
    <w:rsid w:val="009E0431"/>
    <w:rsid w:val="009E5370"/>
    <w:rsid w:val="009F540C"/>
    <w:rsid w:val="009F5A07"/>
    <w:rsid w:val="009F77CE"/>
    <w:rsid w:val="00A21DBB"/>
    <w:rsid w:val="00A63F2D"/>
    <w:rsid w:val="00AE2BE8"/>
    <w:rsid w:val="00B17DC9"/>
    <w:rsid w:val="00B337EF"/>
    <w:rsid w:val="00B33FD1"/>
    <w:rsid w:val="00B92DD4"/>
    <w:rsid w:val="00C2367A"/>
    <w:rsid w:val="00C71463"/>
    <w:rsid w:val="00C72DAE"/>
    <w:rsid w:val="00D321C3"/>
    <w:rsid w:val="00D340C8"/>
    <w:rsid w:val="00D52B85"/>
    <w:rsid w:val="00D87603"/>
    <w:rsid w:val="00DB6ED7"/>
    <w:rsid w:val="00DF3F69"/>
    <w:rsid w:val="00E13A47"/>
    <w:rsid w:val="00E67CCA"/>
    <w:rsid w:val="00E70C4F"/>
    <w:rsid w:val="00E76438"/>
    <w:rsid w:val="00EC0117"/>
    <w:rsid w:val="00EC0C5E"/>
    <w:rsid w:val="00EF6F94"/>
    <w:rsid w:val="00F20E4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2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6</Pages>
  <Words>944</Words>
  <Characters>5385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34</cp:revision>
  <cp:lastPrinted>2025-03-11T14:11:00Z</cp:lastPrinted>
  <dcterms:created xsi:type="dcterms:W3CDTF">2019-08-19T13:15:00Z</dcterms:created>
  <dcterms:modified xsi:type="dcterms:W3CDTF">2026-02-09T07:32:00Z</dcterms:modified>
</cp:coreProperties>
</file>